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501" w:rsidRDefault="00760501">
      <w:pPr>
        <w:rPr>
          <w:b/>
        </w:rPr>
      </w:pPr>
    </w:p>
    <w:p w:rsidR="00760501" w:rsidRDefault="00760501">
      <w:pPr>
        <w:rPr>
          <w:b/>
        </w:rPr>
      </w:pPr>
    </w:p>
    <w:p w:rsidR="00E7430A" w:rsidRPr="0072219D" w:rsidRDefault="00760501">
      <w:pPr>
        <w:rPr>
          <w:b/>
        </w:rPr>
      </w:pPr>
      <w:r>
        <w:rPr>
          <w:b/>
        </w:rPr>
        <w:t>Schedule G – Review Process</w:t>
      </w:r>
      <w:bookmarkStart w:id="0" w:name="_GoBack"/>
      <w:bookmarkEnd w:id="0"/>
    </w:p>
    <w:p w:rsidR="00E7430A" w:rsidRDefault="00E7430A">
      <w:r w:rsidRPr="0072219D">
        <w:rPr>
          <w:b/>
        </w:rPr>
        <w:t>The Council</w:t>
      </w:r>
      <w:r>
        <w:t xml:space="preserve"> will endeavour to review each </w:t>
      </w:r>
      <w:r w:rsidR="00DC5035">
        <w:t>Service User</w:t>
      </w:r>
      <w:r>
        <w:t xml:space="preserve"> on an annual basis and more often when appropriate. </w:t>
      </w:r>
    </w:p>
    <w:p w:rsidR="0072219D" w:rsidRDefault="0072219D" w:rsidP="0072219D">
      <w:r w:rsidRPr="0072219D">
        <w:rPr>
          <w:b/>
        </w:rPr>
        <w:t xml:space="preserve">The </w:t>
      </w:r>
      <w:r w:rsidR="00DC5035">
        <w:rPr>
          <w:b/>
        </w:rPr>
        <w:t>Service User</w:t>
      </w:r>
      <w:r>
        <w:t xml:space="preserve"> or their Representative may request a review. The Council will start the review of the </w:t>
      </w:r>
      <w:r w:rsidR="00DC5035">
        <w:t>Service User</w:t>
      </w:r>
      <w:r>
        <w:t xml:space="preserve"> within 28 days. If a more urgent response is needed, the Provider, a Council Manager, and the </w:t>
      </w:r>
      <w:r w:rsidR="00DC5035">
        <w:t>Service User</w:t>
      </w:r>
      <w:r>
        <w:t xml:space="preserve"> or their Representative will agree a date.</w:t>
      </w:r>
    </w:p>
    <w:p w:rsidR="00E7430A" w:rsidRDefault="00E7430A">
      <w:r w:rsidRPr="0072219D">
        <w:rPr>
          <w:b/>
        </w:rPr>
        <w:t>The Provider</w:t>
      </w:r>
      <w:r>
        <w:t xml:space="preserve"> can request </w:t>
      </w:r>
      <w:r w:rsidR="00DC5035">
        <w:t xml:space="preserve">a </w:t>
      </w:r>
      <w:r>
        <w:t xml:space="preserve">review </w:t>
      </w:r>
      <w:r w:rsidR="00DC5035">
        <w:t xml:space="preserve">if they experience difficulties </w:t>
      </w:r>
      <w:proofErr w:type="gramStart"/>
      <w:r w:rsidR="00DC5035">
        <w:t>m</w:t>
      </w:r>
      <w:r>
        <w:t>eet</w:t>
      </w:r>
      <w:r w:rsidR="00DC5035">
        <w:t xml:space="preserve">ing </w:t>
      </w:r>
      <w:r>
        <w:t xml:space="preserve"> the</w:t>
      </w:r>
      <w:proofErr w:type="gramEnd"/>
      <w:r>
        <w:t xml:space="preserve"> </w:t>
      </w:r>
      <w:r w:rsidR="00DC5035">
        <w:t>Service User</w:t>
      </w:r>
      <w:r>
        <w:t xml:space="preserve">’s needs or circumstances indicate the need for review. The Council will start the review of the </w:t>
      </w:r>
      <w:r w:rsidR="00DC5035">
        <w:t xml:space="preserve">Service User </w:t>
      </w:r>
      <w:r>
        <w:t>within 28 days. If a more urgent response is ne</w:t>
      </w:r>
      <w:r w:rsidR="00DC5035">
        <w:t>eded, the P</w:t>
      </w:r>
      <w:r>
        <w:t>rovider and a Council Manager will agree a date.</w:t>
      </w:r>
    </w:p>
    <w:p w:rsidR="00E7430A" w:rsidRDefault="00E7430A">
      <w:r>
        <w:t>If the situation requires urgent intervention in order to maintain the placement, a meeting will be arranged as soon as possible and will involve the Council, the Provider, and other people, who m</w:t>
      </w:r>
      <w:r w:rsidR="00DC5035">
        <w:t>ay be able to contribute, to formulate an action plan.</w:t>
      </w:r>
      <w:r>
        <w:t xml:space="preserve"> The involvement of all concerned parties and other professionals including </w:t>
      </w:r>
      <w:r w:rsidR="00DC5035">
        <w:t>health professionals</w:t>
      </w:r>
      <w:r>
        <w:t xml:space="preserve"> will be considered to assist in this process.</w:t>
      </w:r>
    </w:p>
    <w:p w:rsidR="00E7430A" w:rsidRDefault="00E7430A"/>
    <w:sectPr w:rsidR="00E743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30A"/>
    <w:rsid w:val="00532A71"/>
    <w:rsid w:val="00665C4B"/>
    <w:rsid w:val="0072219D"/>
    <w:rsid w:val="00760501"/>
    <w:rsid w:val="00DC5035"/>
    <w:rsid w:val="00E7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19F6B-7915-4975-9E7F-A32261590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33471F5F.dotm</Template>
  <TotalTime>11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Wolverhampton City Council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 Pugh</dc:creator>
  <cp:lastModifiedBy>Julie Horan</cp:lastModifiedBy>
  <cp:revision>4</cp:revision>
  <dcterms:created xsi:type="dcterms:W3CDTF">2014-07-02T16:56:00Z</dcterms:created>
  <dcterms:modified xsi:type="dcterms:W3CDTF">2014-07-02T17:17:00Z</dcterms:modified>
</cp:coreProperties>
</file>